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8C5E7" w14:textId="77777777" w:rsidR="007B3FB1" w:rsidRDefault="007B3FB1" w:rsidP="00F76682"/>
    <w:p w14:paraId="3BED1F89" w14:textId="77777777" w:rsidR="007B3FB1" w:rsidRDefault="007B3FB1" w:rsidP="00F76682"/>
    <w:p w14:paraId="12DFA4E9" w14:textId="77777777" w:rsidR="007B3FB1" w:rsidRDefault="007B3FB1" w:rsidP="00F76682">
      <w:pPr>
        <w:pStyle w:val="Title"/>
        <w:spacing w:before="0" w:after="0"/>
        <w:rPr>
          <w:sz w:val="72"/>
          <w:szCs w:val="76"/>
          <w:lang w:val="en-GB"/>
        </w:rPr>
      </w:pPr>
      <w:r>
        <w:rPr>
          <w:sz w:val="72"/>
          <w:szCs w:val="76"/>
          <w:lang w:val="en-GB"/>
        </w:rPr>
        <w:t>Part 1:</w:t>
      </w:r>
    </w:p>
    <w:p w14:paraId="28C645D4" w14:textId="77777777" w:rsidR="007B3FB1" w:rsidRDefault="007B3FB1" w:rsidP="00F76682">
      <w:pPr>
        <w:pStyle w:val="Title"/>
        <w:spacing w:before="0" w:after="0"/>
        <w:rPr>
          <w:sz w:val="72"/>
          <w:szCs w:val="76"/>
          <w:lang w:val="en-GB"/>
        </w:rPr>
      </w:pPr>
    </w:p>
    <w:p w14:paraId="59719EEB" w14:textId="148A92DA" w:rsidR="007B3FB1" w:rsidRDefault="00DA63C7" w:rsidP="00F76682">
      <w:pPr>
        <w:pStyle w:val="Title"/>
        <w:spacing w:before="0" w:after="0"/>
        <w:rPr>
          <w:sz w:val="72"/>
          <w:szCs w:val="76"/>
          <w:lang w:val="en-GB"/>
        </w:rPr>
      </w:pPr>
      <w:r>
        <w:rPr>
          <w:sz w:val="72"/>
          <w:szCs w:val="76"/>
          <w:lang w:val="en-GB"/>
        </w:rPr>
        <w:t xml:space="preserve">Important </w:t>
      </w:r>
      <w:r w:rsidR="004078CA">
        <w:rPr>
          <w:sz w:val="72"/>
          <w:szCs w:val="76"/>
          <w:lang w:val="en-GB"/>
        </w:rPr>
        <w:t>Background</w:t>
      </w:r>
      <w:r>
        <w:rPr>
          <w:sz w:val="72"/>
          <w:szCs w:val="76"/>
          <w:lang w:val="en-GB"/>
        </w:rPr>
        <w:t xml:space="preserve"> Information</w:t>
      </w:r>
    </w:p>
    <w:p w14:paraId="76EA9374" w14:textId="77777777" w:rsidR="007B3FB1" w:rsidRDefault="007B3FB1" w:rsidP="00F76682">
      <w:pPr>
        <w:pStyle w:val="Title"/>
        <w:spacing w:before="0" w:after="0"/>
        <w:rPr>
          <w:sz w:val="72"/>
          <w:szCs w:val="76"/>
          <w:lang w:val="en-GB"/>
        </w:rPr>
      </w:pPr>
    </w:p>
    <w:p w14:paraId="2027D389" w14:textId="453EEAC7" w:rsidR="007B3FB1" w:rsidRPr="00F76682" w:rsidRDefault="007B3FB1" w:rsidP="00F76682">
      <w:pPr>
        <w:pStyle w:val="Title"/>
        <w:spacing w:before="0" w:after="0"/>
        <w:rPr>
          <w:b w:val="0"/>
          <w:sz w:val="44"/>
          <w:szCs w:val="76"/>
          <w:lang w:val="en-GB"/>
        </w:rPr>
      </w:pPr>
      <w:r>
        <w:rPr>
          <w:b w:val="0"/>
          <w:sz w:val="44"/>
          <w:szCs w:val="76"/>
          <w:lang w:val="en-GB"/>
        </w:rPr>
        <w:t>Background i</w:t>
      </w:r>
      <w:r w:rsidRPr="00F76682">
        <w:rPr>
          <w:b w:val="0"/>
          <w:sz w:val="44"/>
          <w:szCs w:val="76"/>
          <w:lang w:val="en-GB"/>
        </w:rPr>
        <w:t xml:space="preserve">nformation you </w:t>
      </w:r>
      <w:r>
        <w:rPr>
          <w:b w:val="0"/>
          <w:sz w:val="44"/>
          <w:szCs w:val="76"/>
          <w:lang w:val="en-GB"/>
        </w:rPr>
        <w:t>d</w:t>
      </w:r>
      <w:r w:rsidRPr="00F76682">
        <w:rPr>
          <w:b w:val="0"/>
          <w:sz w:val="44"/>
          <w:szCs w:val="76"/>
          <w:lang w:val="en-GB"/>
        </w:rPr>
        <w:t xml:space="preserve">id not </w:t>
      </w:r>
      <w:r>
        <w:rPr>
          <w:b w:val="0"/>
          <w:sz w:val="44"/>
          <w:szCs w:val="76"/>
          <w:lang w:val="en-GB"/>
        </w:rPr>
        <w:t>g</w:t>
      </w:r>
      <w:r w:rsidRPr="00F76682">
        <w:rPr>
          <w:b w:val="0"/>
          <w:sz w:val="44"/>
          <w:szCs w:val="76"/>
          <w:lang w:val="en-GB"/>
        </w:rPr>
        <w:t xml:space="preserve">et in your </w:t>
      </w:r>
      <w:r w:rsidR="0021435D">
        <w:rPr>
          <w:b w:val="0"/>
          <w:sz w:val="44"/>
          <w:szCs w:val="76"/>
          <w:lang w:val="en-GB"/>
        </w:rPr>
        <w:t xml:space="preserve">accounting, </w:t>
      </w:r>
      <w:r>
        <w:rPr>
          <w:b w:val="0"/>
          <w:sz w:val="44"/>
          <w:szCs w:val="76"/>
          <w:lang w:val="en-GB"/>
        </w:rPr>
        <w:t>a</w:t>
      </w:r>
      <w:r w:rsidRPr="00F76682">
        <w:rPr>
          <w:b w:val="0"/>
          <w:sz w:val="44"/>
          <w:szCs w:val="76"/>
          <w:lang w:val="en-GB"/>
        </w:rPr>
        <w:t xml:space="preserve">ccounting </w:t>
      </w:r>
      <w:r>
        <w:rPr>
          <w:b w:val="0"/>
          <w:sz w:val="44"/>
          <w:szCs w:val="76"/>
          <w:lang w:val="en-GB"/>
        </w:rPr>
        <w:t>i</w:t>
      </w:r>
      <w:r w:rsidRPr="00F76682">
        <w:rPr>
          <w:b w:val="0"/>
          <w:sz w:val="44"/>
          <w:szCs w:val="76"/>
          <w:lang w:val="en-GB"/>
        </w:rPr>
        <w:t xml:space="preserve">nformation </w:t>
      </w:r>
      <w:r>
        <w:rPr>
          <w:b w:val="0"/>
          <w:sz w:val="44"/>
          <w:szCs w:val="76"/>
          <w:lang w:val="en-GB"/>
        </w:rPr>
        <w:t>s</w:t>
      </w:r>
      <w:r w:rsidRPr="00F76682">
        <w:rPr>
          <w:b w:val="0"/>
          <w:sz w:val="44"/>
          <w:szCs w:val="76"/>
          <w:lang w:val="en-GB"/>
        </w:rPr>
        <w:t>ystems</w:t>
      </w:r>
      <w:r w:rsidR="0021435D">
        <w:rPr>
          <w:b w:val="0"/>
          <w:sz w:val="44"/>
          <w:szCs w:val="76"/>
          <w:lang w:val="en-GB"/>
        </w:rPr>
        <w:t>,</w:t>
      </w:r>
      <w:r w:rsidRPr="00F76682">
        <w:rPr>
          <w:b w:val="0"/>
          <w:sz w:val="44"/>
          <w:szCs w:val="76"/>
          <w:lang w:val="en-GB"/>
        </w:rPr>
        <w:t xml:space="preserve"> </w:t>
      </w:r>
      <w:r>
        <w:rPr>
          <w:b w:val="0"/>
          <w:sz w:val="44"/>
          <w:szCs w:val="76"/>
          <w:lang w:val="en-GB"/>
        </w:rPr>
        <w:t>or other computer science introductory c</w:t>
      </w:r>
      <w:r w:rsidRPr="00F76682">
        <w:rPr>
          <w:b w:val="0"/>
          <w:sz w:val="44"/>
          <w:szCs w:val="76"/>
          <w:lang w:val="en-GB"/>
        </w:rPr>
        <w:t>lass</w:t>
      </w:r>
      <w:r>
        <w:rPr>
          <w:b w:val="0"/>
          <w:sz w:val="44"/>
          <w:szCs w:val="76"/>
          <w:lang w:val="en-GB"/>
        </w:rPr>
        <w:t>es</w:t>
      </w:r>
    </w:p>
    <w:p w14:paraId="32EAF521" w14:textId="77777777" w:rsidR="007B3FB1" w:rsidRDefault="007B3FB1" w:rsidP="00F76682">
      <w:pPr>
        <w:sectPr w:rsidR="007B3FB1" w:rsidSect="00D5119C">
          <w:headerReference w:type="default" r:id="rId8"/>
          <w:footerReference w:type="default" r:id="rId9"/>
          <w:endnotePr>
            <w:numFmt w:val="decimal"/>
          </w:endnotePr>
          <w:pgSz w:w="12240" w:h="15840" w:code="1"/>
          <w:pgMar w:top="1440" w:right="1800" w:bottom="1714" w:left="1800" w:header="720" w:footer="720" w:gutter="0"/>
          <w:cols w:space="720"/>
          <w:docGrid w:linePitch="360"/>
        </w:sectPr>
      </w:pPr>
    </w:p>
    <w:p w14:paraId="7ACABBF7" w14:textId="77777777" w:rsidR="00F76682" w:rsidRPr="00F76682" w:rsidRDefault="00F76682" w:rsidP="00F76682"/>
    <w:sectPr w:rsidR="00F76682" w:rsidRPr="00F76682" w:rsidSect="00D5119C">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37FEC" w14:textId="77777777" w:rsidR="00227D27" w:rsidRDefault="00227D27">
      <w:r>
        <w:separator/>
      </w:r>
    </w:p>
  </w:endnote>
  <w:endnote w:type="continuationSeparator" w:id="0">
    <w:p w14:paraId="639A67D7" w14:textId="77777777" w:rsidR="00227D27" w:rsidRDefault="0022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8F378" w14:textId="77777777" w:rsidR="007B3FB1" w:rsidRDefault="007B3FB1">
    <w:pPr>
      <w:pStyle w:val="Footer"/>
      <w:rPr>
        <w:rFonts w:cs="Lucida Sans Unicode"/>
        <w:sz w:val="16"/>
      </w:rPr>
    </w:pPr>
    <w:r>
      <w:rPr>
        <w:noProof/>
      </w:rPr>
      <w:drawing>
        <wp:inline distT="0" distB="0" distL="0" distR="0" wp14:anchorId="792A6D5B" wp14:editId="6BB22901">
          <wp:extent cx="1302385" cy="241300"/>
          <wp:effectExtent l="0" t="0" r="0" b="6350"/>
          <wp:docPr id="31" name="Picture 3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Pr>
        <w:rFonts w:cs="Lucida Sans Unicode"/>
        <w:sz w:val="16"/>
      </w:rPr>
      <w:tab/>
    </w:r>
    <w:r>
      <w:rPr>
        <w:rFonts w:cs="Lucida Sans Unicode"/>
        <w:sz w:val="16"/>
      </w:rPr>
      <w:fldChar w:fldCharType="begin"/>
    </w:r>
    <w:r>
      <w:rPr>
        <w:rFonts w:cs="Lucida Sans Unicode"/>
        <w:sz w:val="16"/>
      </w:rPr>
      <w:instrText xml:space="preserve"> PAGE </w:instrText>
    </w:r>
    <w:r>
      <w:rPr>
        <w:rFonts w:cs="Lucida Sans Unicode"/>
        <w:sz w:val="16"/>
      </w:rPr>
      <w:fldChar w:fldCharType="separate"/>
    </w:r>
    <w:r>
      <w:rPr>
        <w:rFonts w:cs="Lucida Sans Unicode"/>
        <w:noProof/>
        <w:sz w:val="16"/>
      </w:rPr>
      <w:t>1</w:t>
    </w:r>
    <w:r>
      <w:rPr>
        <w:rFonts w:cs="Lucida Sans Unicode"/>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C2ACF" w14:textId="77777777" w:rsidR="00F524E6" w:rsidRDefault="00F524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457CF" w14:textId="77777777" w:rsidR="00E3449C" w:rsidRDefault="00AB5843">
    <w:pPr>
      <w:pStyle w:val="Footer"/>
      <w:rPr>
        <w:rFonts w:cs="Lucida Sans Unicode"/>
        <w:sz w:val="16"/>
      </w:rPr>
    </w:pPr>
    <w:r>
      <w:rPr>
        <w:noProof/>
      </w:rPr>
      <w:drawing>
        <wp:inline distT="0" distB="0" distL="0" distR="0" wp14:anchorId="2CDBE966" wp14:editId="0B95C666">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F524E6">
      <w:rPr>
        <w:rFonts w:cs="Lucida Sans Unicode"/>
        <w:noProof/>
        <w:sz w:val="16"/>
      </w:rPr>
      <w:t>1</w:t>
    </w:r>
    <w:r w:rsidR="00E3449C">
      <w:rPr>
        <w:rFonts w:cs="Lucida Sans Unicode"/>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C8354" w14:textId="77777777" w:rsidR="00F524E6" w:rsidRDefault="00F524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2B054" w14:textId="77777777" w:rsidR="00227D27" w:rsidRDefault="00227D27">
      <w:r>
        <w:separator/>
      </w:r>
    </w:p>
  </w:footnote>
  <w:footnote w:type="continuationSeparator" w:id="0">
    <w:p w14:paraId="754D76DF" w14:textId="77777777" w:rsidR="00227D27" w:rsidRDefault="00227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7BF4D" w14:textId="2D0E014D" w:rsidR="007B3FB1" w:rsidRPr="00F524E6" w:rsidRDefault="004078CA" w:rsidP="007B3417">
    <w:pPr>
      <w:pStyle w:val="Header"/>
      <w:jc w:val="center"/>
      <w:rPr>
        <w:smallCaps/>
        <w:sz w:val="16"/>
        <w:szCs w:val="18"/>
      </w:rPr>
    </w:pPr>
    <w:r>
      <w:rPr>
        <w:smallCaps/>
        <w:sz w:val="16"/>
        <w:szCs w:val="18"/>
      </w:rPr>
      <w:t>Mastering XBRL-based</w:t>
    </w:r>
    <w:r w:rsidR="007B3FB1" w:rsidRPr="00F524E6">
      <w:rPr>
        <w:smallCaps/>
        <w:sz w:val="16"/>
        <w:szCs w:val="18"/>
      </w:rPr>
      <w:t xml:space="preserve"> Digital Financial Reporting – Part 1: </w:t>
    </w:r>
    <w:r>
      <w:rPr>
        <w:smallCaps/>
        <w:sz w:val="16"/>
        <w:szCs w:val="18"/>
      </w:rPr>
      <w:t>Background</w:t>
    </w:r>
    <w:r w:rsidR="007B3FB1" w:rsidRPr="00F524E6">
      <w:rPr>
        <w:smallCaps/>
        <w:sz w:val="16"/>
        <w:szCs w:val="18"/>
      </w:rPr>
      <w:t xml:space="preserve"> –</w:t>
    </w:r>
  </w:p>
  <w:p w14:paraId="4FF2A073" w14:textId="0A16A09F" w:rsidR="007B3FB1" w:rsidRPr="00F524E6" w:rsidRDefault="007B3FB1" w:rsidP="007B3417">
    <w:pPr>
      <w:pStyle w:val="Header"/>
      <w:jc w:val="center"/>
      <w:rPr>
        <w:sz w:val="18"/>
        <w:szCs w:val="18"/>
      </w:rPr>
    </w:pPr>
    <w:r w:rsidRPr="00F524E6">
      <w:rPr>
        <w:smallCaps/>
        <w:sz w:val="16"/>
        <w:szCs w:val="18"/>
      </w:rPr>
      <w:t>Charles Hoffman, CPA</w:t>
    </w:r>
  </w:p>
  <w:p w14:paraId="2A022D73" w14:textId="77777777" w:rsidR="007B3FB1" w:rsidRPr="007B3417" w:rsidRDefault="007B3FB1" w:rsidP="007B3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9C6DD" w14:textId="77777777" w:rsidR="00F524E6" w:rsidRDefault="00F524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2F985" w14:textId="77777777" w:rsidR="007B3417" w:rsidRPr="00F524E6" w:rsidRDefault="007B3417" w:rsidP="007B3417">
    <w:pPr>
      <w:pStyle w:val="Header"/>
      <w:jc w:val="center"/>
      <w:rPr>
        <w:smallCaps/>
        <w:sz w:val="16"/>
        <w:szCs w:val="18"/>
      </w:rPr>
    </w:pPr>
    <w:r w:rsidRPr="00F524E6">
      <w:rPr>
        <w:smallCaps/>
        <w:sz w:val="16"/>
        <w:szCs w:val="18"/>
      </w:rPr>
      <w:t>Intelligent Digital Financial Reporting – Part 1: Foundation for Understanding: Framework, Theory, Principles –</w:t>
    </w:r>
  </w:p>
  <w:p w14:paraId="5BBB5C06" w14:textId="77777777" w:rsidR="007B3417" w:rsidRPr="00F524E6" w:rsidRDefault="007B3417" w:rsidP="007B3417">
    <w:pPr>
      <w:pStyle w:val="Header"/>
      <w:jc w:val="center"/>
      <w:rPr>
        <w:sz w:val="18"/>
        <w:szCs w:val="18"/>
      </w:rPr>
    </w:pPr>
    <w:r w:rsidRPr="00F524E6">
      <w:rPr>
        <w:smallCaps/>
        <w:sz w:val="16"/>
        <w:szCs w:val="18"/>
      </w:rPr>
      <w:t>Charles Hoffman, CPA and Rene van Egmond</w:t>
    </w:r>
  </w:p>
  <w:p w14:paraId="3DC643FF" w14:textId="77777777" w:rsidR="00E3449C" w:rsidRPr="007B3417" w:rsidRDefault="00E3449C" w:rsidP="007B34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D5BC1" w14:textId="77777777" w:rsidR="00F524E6" w:rsidRDefault="00F52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6CF"/>
    <w:rsid w:val="00086CD7"/>
    <w:rsid w:val="000902B5"/>
    <w:rsid w:val="00090664"/>
    <w:rsid w:val="000915E4"/>
    <w:rsid w:val="00096E5C"/>
    <w:rsid w:val="000A03AF"/>
    <w:rsid w:val="000A08F0"/>
    <w:rsid w:val="000A135D"/>
    <w:rsid w:val="000A2463"/>
    <w:rsid w:val="000A3DAF"/>
    <w:rsid w:val="000A408C"/>
    <w:rsid w:val="000A4F2F"/>
    <w:rsid w:val="000A52EA"/>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AD7"/>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1B87"/>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2A14"/>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35D"/>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27D27"/>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07C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078C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D7B67"/>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2DF6"/>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3417"/>
    <w:rsid w:val="007B3FB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5E39"/>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16A0"/>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20E"/>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3D0"/>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5843"/>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0EB2"/>
    <w:rsid w:val="00C1126C"/>
    <w:rsid w:val="00C127EC"/>
    <w:rsid w:val="00C12E1C"/>
    <w:rsid w:val="00C13B0B"/>
    <w:rsid w:val="00C14FB7"/>
    <w:rsid w:val="00C169A6"/>
    <w:rsid w:val="00C16BAE"/>
    <w:rsid w:val="00C16E68"/>
    <w:rsid w:val="00C177D1"/>
    <w:rsid w:val="00C17B95"/>
    <w:rsid w:val="00C17D75"/>
    <w:rsid w:val="00C20823"/>
    <w:rsid w:val="00C21724"/>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3C7"/>
    <w:rsid w:val="00DA6F62"/>
    <w:rsid w:val="00DA6F93"/>
    <w:rsid w:val="00DB0F58"/>
    <w:rsid w:val="00DB11FC"/>
    <w:rsid w:val="00DB13EE"/>
    <w:rsid w:val="00DB1B61"/>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522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5D9"/>
    <w:rsid w:val="00E50AD6"/>
    <w:rsid w:val="00E51647"/>
    <w:rsid w:val="00E528F0"/>
    <w:rsid w:val="00E52903"/>
    <w:rsid w:val="00E52E3C"/>
    <w:rsid w:val="00E534B9"/>
    <w:rsid w:val="00E550DC"/>
    <w:rsid w:val="00E55124"/>
    <w:rsid w:val="00E55425"/>
    <w:rsid w:val="00E55D48"/>
    <w:rsid w:val="00E57310"/>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45"/>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24E6"/>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682"/>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97593"/>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5D4ADE"/>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link w:val="TitleChar"/>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semiHidden/>
    <w:rsid w:val="006B52C9"/>
    <w:pPr>
      <w:jc w:val="both"/>
    </w:pPr>
    <w:rPr>
      <w:szCs w:val="20"/>
    </w:rPr>
  </w:style>
  <w:style w:type="character" w:styleId="FootnoteReference">
    <w:name w:val="footnote reference"/>
    <w:basedOn w:val="DefaultParagraphFont"/>
    <w:uiPriority w:val="99"/>
    <w:semiHidden/>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TitleChar">
    <w:name w:val="Title Char"/>
    <w:basedOn w:val="DefaultParagraphFont"/>
    <w:link w:val="Title"/>
    <w:rsid w:val="00F76682"/>
    <w:rPr>
      <w:rFonts w:ascii="Verdana" w:hAnsi="Verdana"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2981976">
      <w:bodyDiv w:val="1"/>
      <w:marLeft w:val="0"/>
      <w:marRight w:val="0"/>
      <w:marTop w:val="0"/>
      <w:marBottom w:val="0"/>
      <w:divBdr>
        <w:top w:val="none" w:sz="0" w:space="0" w:color="auto"/>
        <w:left w:val="none" w:sz="0" w:space="0" w:color="auto"/>
        <w:bottom w:val="none" w:sz="0" w:space="0" w:color="auto"/>
        <w:right w:val="none" w:sz="0" w:space="0" w:color="auto"/>
      </w:divBdr>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783918439">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E46B6-DFD9-4253-8DD0-A458DA7D4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14</TotalTime>
  <Pages>2</Pages>
  <Words>27</Words>
  <Characters>158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184</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14</cp:revision>
  <cp:lastPrinted>2016-04-25T00:58:00Z</cp:lastPrinted>
  <dcterms:created xsi:type="dcterms:W3CDTF">2016-12-18T19:33:00Z</dcterms:created>
  <dcterms:modified xsi:type="dcterms:W3CDTF">2020-06-17T23:38:00Z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