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A397E" w14:textId="5D85514E" w:rsidR="00627441" w:rsidRDefault="00617047" w:rsidP="004C34D9">
      <w:pPr>
        <w:pStyle w:val="Heading1"/>
      </w:pPr>
      <w:bookmarkStart w:id="0" w:name="_Toc469843740"/>
      <w:r>
        <w:t>ESEF/ESMA</w:t>
      </w:r>
      <w:r w:rsidR="00627441" w:rsidRPr="00AC3B31">
        <w:t>-type XBRL-based Digital Financial Report</w:t>
      </w:r>
      <w:bookmarkEnd w:id="0"/>
    </w:p>
    <w:p w14:paraId="075C5711" w14:textId="5FDC5CB4" w:rsidR="00627441" w:rsidRPr="00AC3B31" w:rsidRDefault="00627441" w:rsidP="004C34D9">
      <w:pPr>
        <w:pStyle w:val="BodyText"/>
      </w:pPr>
      <w:r w:rsidRPr="00AC3B31">
        <w:t xml:space="preserve">The purpose of this </w:t>
      </w:r>
      <w:r>
        <w:t>section</w:t>
      </w:r>
      <w:r w:rsidRPr="00AC3B31">
        <w:t xml:space="preserve"> is to summarize </w:t>
      </w:r>
      <w:r w:rsidR="00617047">
        <w:t>information that is specific to XBRL-based financial reports that are submitted to the European Single Market Authority using the European Single Electronic Format (ESEF).</w:t>
      </w:r>
    </w:p>
    <w:p w14:paraId="7C84D4CE" w14:textId="77777777" w:rsidR="00627441" w:rsidRPr="00AC3B31" w:rsidRDefault="00627441" w:rsidP="004C34D9">
      <w:pPr>
        <w:pStyle w:val="Heading2"/>
      </w:pPr>
      <w:bookmarkStart w:id="1" w:name="_Toc418919774"/>
      <w:r w:rsidRPr="00AC3B31">
        <w:t>Introduction</w:t>
      </w:r>
      <w:bookmarkEnd w:id="1"/>
    </w:p>
    <w:p w14:paraId="6296678B" w14:textId="242DA547" w:rsidR="00B97C40" w:rsidRDefault="00617047" w:rsidP="004C34D9">
      <w:pPr>
        <w:pStyle w:val="BodyText"/>
        <w:rPr>
          <w:lang w:val="en"/>
        </w:rPr>
      </w:pPr>
      <w:r>
        <w:t>Coming soon…</w:t>
      </w:r>
    </w:p>
    <w:sectPr w:rsidR="00B97C40" w:rsidSect="00D5119C">
      <w:headerReference w:type="default" r:id="rId8"/>
      <w:footerReference w:type="default" r:id="rId9"/>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60BBD" w14:textId="77777777" w:rsidR="00E15C16" w:rsidRDefault="00E15C16">
      <w:r>
        <w:separator/>
      </w:r>
    </w:p>
  </w:endnote>
  <w:endnote w:type="continuationSeparator" w:id="0">
    <w:p w14:paraId="70560FFF" w14:textId="77777777" w:rsidR="00E15C16" w:rsidRDefault="00E1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81F" w14:textId="77777777" w:rsidR="00B371C7" w:rsidRDefault="00B371C7">
    <w:pPr>
      <w:pStyle w:val="Footer"/>
      <w:rPr>
        <w:rFonts w:cs="Lucida Sans Unicode"/>
        <w:sz w:val="16"/>
      </w:rPr>
    </w:pPr>
    <w:r>
      <w:rPr>
        <w:noProof/>
      </w:rPr>
      <w:drawing>
        <wp:inline distT="0" distB="0" distL="0" distR="0" wp14:anchorId="53F112C4" wp14:editId="6269D1F3">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Pr>
        <w:sz w:val="12"/>
        <w:szCs w:val="16"/>
      </w:rPr>
      <w:t xml:space="preserve"> </w:t>
    </w:r>
    <w:r>
      <w:rPr>
        <w:rFonts w:cs="Lucida Sans Unicode"/>
        <w:sz w:val="16"/>
      </w:rPr>
      <w:tab/>
    </w:r>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10</w:t>
    </w:r>
    <w:r>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2D7D5" w14:textId="77777777" w:rsidR="00E15C16" w:rsidRDefault="00E15C16">
      <w:r>
        <w:separator/>
      </w:r>
    </w:p>
  </w:footnote>
  <w:footnote w:type="continuationSeparator" w:id="0">
    <w:p w14:paraId="60D3FC8E" w14:textId="77777777" w:rsidR="00E15C16" w:rsidRDefault="00E1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5C016" w14:textId="2BD0B09F" w:rsidR="00B371C7" w:rsidRPr="00DD6D59" w:rsidRDefault="00617047" w:rsidP="00DD6D59">
    <w:pPr>
      <w:pStyle w:val="Header"/>
      <w:jc w:val="center"/>
      <w:rPr>
        <w:sz w:val="18"/>
        <w:szCs w:val="18"/>
      </w:rPr>
    </w:pPr>
    <w:r>
      <w:rPr>
        <w:smallCaps/>
        <w:sz w:val="16"/>
        <w:szCs w:val="18"/>
      </w:rPr>
      <w:t xml:space="preserve">Mastering XBRL-based </w:t>
    </w:r>
    <w:r w:rsidR="00B371C7" w:rsidRPr="00DD6D59">
      <w:rPr>
        <w:smallCaps/>
        <w:sz w:val="16"/>
        <w:szCs w:val="18"/>
      </w:rPr>
      <w:t xml:space="preserve">Digital Financial Reporting – Part 2: </w:t>
    </w:r>
    <w:r>
      <w:rPr>
        <w:smallCaps/>
        <w:sz w:val="16"/>
        <w:szCs w:val="18"/>
      </w:rPr>
      <w:t xml:space="preserve">Logical Conceptualization of </w:t>
    </w:r>
    <w:r w:rsidR="00B371C7" w:rsidRPr="00DD6D59">
      <w:rPr>
        <w:smallCaps/>
        <w:sz w:val="16"/>
        <w:szCs w:val="18"/>
      </w:rPr>
      <w:t xml:space="preserve">Financial Report – </w:t>
    </w:r>
    <w:r>
      <w:rPr>
        <w:smallCaps/>
        <w:sz w:val="16"/>
        <w:szCs w:val="18"/>
      </w:rPr>
      <w:t>ESEF/ESMA</w:t>
    </w:r>
    <w:r w:rsidR="00B371C7" w:rsidRPr="00DD6D59">
      <w:rPr>
        <w:smallCaps/>
        <w:sz w:val="16"/>
        <w:szCs w:val="18"/>
      </w:rPr>
      <w:t>-type XBRL-based Digital Financial Report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757F71"/>
    <w:multiLevelType w:val="multilevel"/>
    <w:tmpl w:val="C520D09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2C1466"/>
    <w:multiLevelType w:val="hybridMultilevel"/>
    <w:tmpl w:val="72AEF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1" w15:restartNumberingAfterBreak="0">
    <w:nsid w:val="76822CDA"/>
    <w:multiLevelType w:val="multilevel"/>
    <w:tmpl w:val="0570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num>
  <w:num w:numId="4">
    <w:abstractNumId w:val="6"/>
  </w:num>
  <w:num w:numId="5">
    <w:abstractNumId w:val="3"/>
  </w:num>
  <w:num w:numId="6">
    <w:abstractNumId w:val="12"/>
  </w:num>
  <w:num w:numId="7">
    <w:abstractNumId w:val="5"/>
  </w:num>
  <w:num w:numId="8">
    <w:abstractNumId w:val="0"/>
  </w:num>
  <w:num w:numId="9">
    <w:abstractNumId w:val="2"/>
  </w:num>
  <w:num w:numId="10">
    <w:abstractNumId w:val="9"/>
  </w:num>
  <w:num w:numId="11">
    <w:abstractNumId w:val="7"/>
  </w:num>
  <w:num w:numId="12">
    <w:abstractNumId w:val="4"/>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360"/>
    <w:rsid w:val="000155DC"/>
    <w:rsid w:val="00015684"/>
    <w:rsid w:val="000161D2"/>
    <w:rsid w:val="00016253"/>
    <w:rsid w:val="000164DB"/>
    <w:rsid w:val="00016B82"/>
    <w:rsid w:val="000177CF"/>
    <w:rsid w:val="00017BBA"/>
    <w:rsid w:val="0002109F"/>
    <w:rsid w:val="00021DCD"/>
    <w:rsid w:val="000228D3"/>
    <w:rsid w:val="000231D6"/>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27CF"/>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FF8"/>
    <w:rsid w:val="001048F2"/>
    <w:rsid w:val="00104DF5"/>
    <w:rsid w:val="00104E4F"/>
    <w:rsid w:val="00104E90"/>
    <w:rsid w:val="00105961"/>
    <w:rsid w:val="0010607A"/>
    <w:rsid w:val="00106332"/>
    <w:rsid w:val="00106A41"/>
    <w:rsid w:val="00106D07"/>
    <w:rsid w:val="00106D73"/>
    <w:rsid w:val="00107C14"/>
    <w:rsid w:val="00107D24"/>
    <w:rsid w:val="00110354"/>
    <w:rsid w:val="0011076A"/>
    <w:rsid w:val="00111839"/>
    <w:rsid w:val="001118C7"/>
    <w:rsid w:val="001127B1"/>
    <w:rsid w:val="001146A6"/>
    <w:rsid w:val="00114B66"/>
    <w:rsid w:val="001156D1"/>
    <w:rsid w:val="00116990"/>
    <w:rsid w:val="00117313"/>
    <w:rsid w:val="001202E3"/>
    <w:rsid w:val="00120D76"/>
    <w:rsid w:val="00121AB0"/>
    <w:rsid w:val="00121E34"/>
    <w:rsid w:val="00123CEA"/>
    <w:rsid w:val="00123F69"/>
    <w:rsid w:val="001245CE"/>
    <w:rsid w:val="0012470B"/>
    <w:rsid w:val="001266F3"/>
    <w:rsid w:val="00126DD7"/>
    <w:rsid w:val="00131753"/>
    <w:rsid w:val="00131FCD"/>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4426"/>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77112"/>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4C90"/>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1BB"/>
    <w:rsid w:val="001C3B82"/>
    <w:rsid w:val="001C3CDE"/>
    <w:rsid w:val="001C3FD9"/>
    <w:rsid w:val="001C55CA"/>
    <w:rsid w:val="001C5C16"/>
    <w:rsid w:val="001C61AC"/>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47AA9"/>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120"/>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5F4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181"/>
    <w:rsid w:val="002F7580"/>
    <w:rsid w:val="002F7668"/>
    <w:rsid w:val="0030085C"/>
    <w:rsid w:val="00301BEB"/>
    <w:rsid w:val="00301D17"/>
    <w:rsid w:val="003023BC"/>
    <w:rsid w:val="00303C53"/>
    <w:rsid w:val="00304C3B"/>
    <w:rsid w:val="003052CA"/>
    <w:rsid w:val="003057ED"/>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6F3"/>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C7015"/>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0A3C"/>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285"/>
    <w:rsid w:val="004548FA"/>
    <w:rsid w:val="00454A73"/>
    <w:rsid w:val="00454DC5"/>
    <w:rsid w:val="0045565A"/>
    <w:rsid w:val="00456212"/>
    <w:rsid w:val="00457634"/>
    <w:rsid w:val="00460FF9"/>
    <w:rsid w:val="0046199A"/>
    <w:rsid w:val="00461AAA"/>
    <w:rsid w:val="00462BA7"/>
    <w:rsid w:val="00464893"/>
    <w:rsid w:val="00465102"/>
    <w:rsid w:val="00465D86"/>
    <w:rsid w:val="00466104"/>
    <w:rsid w:val="004664A8"/>
    <w:rsid w:val="004669F0"/>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AE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2D3D"/>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4DBA"/>
    <w:rsid w:val="004E61F7"/>
    <w:rsid w:val="004E6A16"/>
    <w:rsid w:val="004E6A6A"/>
    <w:rsid w:val="004E6AB9"/>
    <w:rsid w:val="004E6C9A"/>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07BFD"/>
    <w:rsid w:val="00507E16"/>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0F34"/>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169"/>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48E"/>
    <w:rsid w:val="005A55C4"/>
    <w:rsid w:val="005A59B0"/>
    <w:rsid w:val="005A747B"/>
    <w:rsid w:val="005A78CF"/>
    <w:rsid w:val="005A7960"/>
    <w:rsid w:val="005B01EC"/>
    <w:rsid w:val="005B0412"/>
    <w:rsid w:val="005B1205"/>
    <w:rsid w:val="005B1513"/>
    <w:rsid w:val="005B238D"/>
    <w:rsid w:val="005B253B"/>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01B"/>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0F65"/>
    <w:rsid w:val="005F1B1D"/>
    <w:rsid w:val="005F22BB"/>
    <w:rsid w:val="005F3696"/>
    <w:rsid w:val="005F383F"/>
    <w:rsid w:val="005F3D04"/>
    <w:rsid w:val="005F4053"/>
    <w:rsid w:val="005F430A"/>
    <w:rsid w:val="005F4492"/>
    <w:rsid w:val="005F490B"/>
    <w:rsid w:val="005F5381"/>
    <w:rsid w:val="005F5640"/>
    <w:rsid w:val="005F6068"/>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047"/>
    <w:rsid w:val="006178E2"/>
    <w:rsid w:val="00617CF5"/>
    <w:rsid w:val="0062140F"/>
    <w:rsid w:val="006225DA"/>
    <w:rsid w:val="006229EC"/>
    <w:rsid w:val="00622F12"/>
    <w:rsid w:val="00623329"/>
    <w:rsid w:val="006233B0"/>
    <w:rsid w:val="00623A62"/>
    <w:rsid w:val="00623C78"/>
    <w:rsid w:val="00624607"/>
    <w:rsid w:val="00624C94"/>
    <w:rsid w:val="00624E35"/>
    <w:rsid w:val="00625A14"/>
    <w:rsid w:val="006265A6"/>
    <w:rsid w:val="00626A84"/>
    <w:rsid w:val="00627441"/>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A52"/>
    <w:rsid w:val="006B2C55"/>
    <w:rsid w:val="006B30CE"/>
    <w:rsid w:val="006B3191"/>
    <w:rsid w:val="006B4074"/>
    <w:rsid w:val="006B52C9"/>
    <w:rsid w:val="006B5AF1"/>
    <w:rsid w:val="006B677A"/>
    <w:rsid w:val="006B6E4A"/>
    <w:rsid w:val="006B742F"/>
    <w:rsid w:val="006C0202"/>
    <w:rsid w:val="006C0347"/>
    <w:rsid w:val="006C06C3"/>
    <w:rsid w:val="006C0A88"/>
    <w:rsid w:val="006C11CA"/>
    <w:rsid w:val="006C1503"/>
    <w:rsid w:val="006C16A5"/>
    <w:rsid w:val="006C17DD"/>
    <w:rsid w:val="006C3933"/>
    <w:rsid w:val="006C5863"/>
    <w:rsid w:val="006C5DF3"/>
    <w:rsid w:val="006C6392"/>
    <w:rsid w:val="006C6BF6"/>
    <w:rsid w:val="006C73E4"/>
    <w:rsid w:val="006C79BD"/>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00FA"/>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6CC2"/>
    <w:rsid w:val="00767558"/>
    <w:rsid w:val="00767E34"/>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18F"/>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1EB2"/>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546"/>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1C00"/>
    <w:rsid w:val="00882C5B"/>
    <w:rsid w:val="00885561"/>
    <w:rsid w:val="00885880"/>
    <w:rsid w:val="00885D09"/>
    <w:rsid w:val="00886BCF"/>
    <w:rsid w:val="00887DDB"/>
    <w:rsid w:val="0089019B"/>
    <w:rsid w:val="00890AA6"/>
    <w:rsid w:val="008934AC"/>
    <w:rsid w:val="00893BB2"/>
    <w:rsid w:val="0089415F"/>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1408"/>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4664"/>
    <w:rsid w:val="00905C31"/>
    <w:rsid w:val="00906313"/>
    <w:rsid w:val="00907F9A"/>
    <w:rsid w:val="009100B1"/>
    <w:rsid w:val="00910EDF"/>
    <w:rsid w:val="00911F34"/>
    <w:rsid w:val="00913162"/>
    <w:rsid w:val="00913804"/>
    <w:rsid w:val="0091572C"/>
    <w:rsid w:val="00915E5E"/>
    <w:rsid w:val="00916D91"/>
    <w:rsid w:val="0091709D"/>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97508"/>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799"/>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68D9"/>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B4"/>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02"/>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6A3"/>
    <w:rsid w:val="00A94855"/>
    <w:rsid w:val="00A959C5"/>
    <w:rsid w:val="00A966D5"/>
    <w:rsid w:val="00A96F87"/>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5A0"/>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27F63"/>
    <w:rsid w:val="00B30C90"/>
    <w:rsid w:val="00B31367"/>
    <w:rsid w:val="00B315EF"/>
    <w:rsid w:val="00B321CD"/>
    <w:rsid w:val="00B32935"/>
    <w:rsid w:val="00B339E8"/>
    <w:rsid w:val="00B33E54"/>
    <w:rsid w:val="00B34122"/>
    <w:rsid w:val="00B3415A"/>
    <w:rsid w:val="00B35A7F"/>
    <w:rsid w:val="00B35C23"/>
    <w:rsid w:val="00B36339"/>
    <w:rsid w:val="00B36798"/>
    <w:rsid w:val="00B371C7"/>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18AE"/>
    <w:rsid w:val="00B52001"/>
    <w:rsid w:val="00B52411"/>
    <w:rsid w:val="00B5336E"/>
    <w:rsid w:val="00B55248"/>
    <w:rsid w:val="00B55609"/>
    <w:rsid w:val="00B55F7B"/>
    <w:rsid w:val="00B56561"/>
    <w:rsid w:val="00B601B9"/>
    <w:rsid w:val="00B60C5E"/>
    <w:rsid w:val="00B62290"/>
    <w:rsid w:val="00B622E1"/>
    <w:rsid w:val="00B62BA9"/>
    <w:rsid w:val="00B63750"/>
    <w:rsid w:val="00B63963"/>
    <w:rsid w:val="00B64389"/>
    <w:rsid w:val="00B6603D"/>
    <w:rsid w:val="00B67953"/>
    <w:rsid w:val="00B70CF8"/>
    <w:rsid w:val="00B70F69"/>
    <w:rsid w:val="00B71515"/>
    <w:rsid w:val="00B71C7C"/>
    <w:rsid w:val="00B725A2"/>
    <w:rsid w:val="00B7437D"/>
    <w:rsid w:val="00B7554C"/>
    <w:rsid w:val="00B75680"/>
    <w:rsid w:val="00B758A0"/>
    <w:rsid w:val="00B75A75"/>
    <w:rsid w:val="00B76023"/>
    <w:rsid w:val="00B7643C"/>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97C40"/>
    <w:rsid w:val="00BA0124"/>
    <w:rsid w:val="00BA1DA0"/>
    <w:rsid w:val="00BA2B5D"/>
    <w:rsid w:val="00BA31AB"/>
    <w:rsid w:val="00BA38CD"/>
    <w:rsid w:val="00BA3BA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1FB3"/>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3EFD"/>
    <w:rsid w:val="00C45C02"/>
    <w:rsid w:val="00C4618C"/>
    <w:rsid w:val="00C46A9B"/>
    <w:rsid w:val="00C47EE3"/>
    <w:rsid w:val="00C5032B"/>
    <w:rsid w:val="00C51A4A"/>
    <w:rsid w:val="00C51F0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38B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1B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4BA"/>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D6D5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02B6"/>
    <w:rsid w:val="00E111E6"/>
    <w:rsid w:val="00E111FC"/>
    <w:rsid w:val="00E120CA"/>
    <w:rsid w:val="00E13093"/>
    <w:rsid w:val="00E14EAB"/>
    <w:rsid w:val="00E15C16"/>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46A25"/>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18E1"/>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31B"/>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34CF"/>
    <w:rsid w:val="00EC43BF"/>
    <w:rsid w:val="00EC47F4"/>
    <w:rsid w:val="00EC5687"/>
    <w:rsid w:val="00EC5F6F"/>
    <w:rsid w:val="00EC659E"/>
    <w:rsid w:val="00EC7C56"/>
    <w:rsid w:val="00ED0121"/>
    <w:rsid w:val="00ED017D"/>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831"/>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40D"/>
    <w:rsid w:val="00F02979"/>
    <w:rsid w:val="00F03188"/>
    <w:rsid w:val="00F041AD"/>
    <w:rsid w:val="00F04B30"/>
    <w:rsid w:val="00F04CBB"/>
    <w:rsid w:val="00F04D94"/>
    <w:rsid w:val="00F05592"/>
    <w:rsid w:val="00F05625"/>
    <w:rsid w:val="00F06743"/>
    <w:rsid w:val="00F079D5"/>
    <w:rsid w:val="00F07FB8"/>
    <w:rsid w:val="00F108ED"/>
    <w:rsid w:val="00F1190A"/>
    <w:rsid w:val="00F12E44"/>
    <w:rsid w:val="00F1414B"/>
    <w:rsid w:val="00F142C8"/>
    <w:rsid w:val="00F14B56"/>
    <w:rsid w:val="00F14C6F"/>
    <w:rsid w:val="00F15AEC"/>
    <w:rsid w:val="00F15B27"/>
    <w:rsid w:val="00F166EC"/>
    <w:rsid w:val="00F1698C"/>
    <w:rsid w:val="00F177AC"/>
    <w:rsid w:val="00F20F2F"/>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03D"/>
    <w:rsid w:val="00F50A4E"/>
    <w:rsid w:val="00F5149A"/>
    <w:rsid w:val="00F52246"/>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5D0A"/>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005"/>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076757"/>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997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66">
      <w:bodyDiv w:val="1"/>
      <w:marLeft w:val="0"/>
      <w:marRight w:val="0"/>
      <w:marTop w:val="0"/>
      <w:marBottom w:val="0"/>
      <w:divBdr>
        <w:top w:val="none" w:sz="0" w:space="0" w:color="auto"/>
        <w:left w:val="none" w:sz="0" w:space="0" w:color="auto"/>
        <w:bottom w:val="none" w:sz="0" w:space="0" w:color="auto"/>
        <w:right w:val="none" w:sz="0" w:space="0" w:color="auto"/>
      </w:divBdr>
    </w:div>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03BF5-583B-4A04-A262-FA56F444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1154</TotalTime>
  <Pages>1</Pages>
  <Words>43</Words>
  <Characters>250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292</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34</cp:revision>
  <cp:lastPrinted>2017-07-25T17:00:00Z</cp:lastPrinted>
  <dcterms:created xsi:type="dcterms:W3CDTF">2016-12-18T19:25:00Z</dcterms:created>
  <dcterms:modified xsi:type="dcterms:W3CDTF">2020-06-11T19:54:00Z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